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4E30076F" w:rsidR="00347F9A" w:rsidRPr="00F45CAD" w:rsidRDefault="00114BE8" w:rsidP="002D4CA7">
            <w:r w:rsidRPr="00114BE8">
              <w:t>Anbau OGS mit WC, Astrid-Lindgren-Grundschule Leer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56A70A8E" w:rsidR="00347F9A" w:rsidRPr="00597535" w:rsidRDefault="00F404EF" w:rsidP="002D4CA7">
            <w:pPr>
              <w:rPr>
                <w:rFonts w:cs="Arial"/>
              </w:rPr>
            </w:pPr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06-06-05</w:t>
            </w:r>
            <w:r w:rsidR="00B54486">
              <w:rPr>
                <w:rFonts w:cs="Arial"/>
              </w:rPr>
              <w:t>8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17761A2D" w:rsidR="00347F9A" w:rsidRPr="00F45CAD" w:rsidRDefault="00B54486" w:rsidP="002D4CA7">
            <w:bookmarkStart w:id="0" w:name="_Hlk233108976"/>
            <w:r w:rsidRPr="00B54486">
              <w:t>Heizung, Sanitär und Lüftung</w:t>
            </w:r>
            <w:bookmarkEnd w:id="0"/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14BE8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D5B82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97535"/>
    <w:rsid w:val="005A4489"/>
    <w:rsid w:val="005C301C"/>
    <w:rsid w:val="005C41DA"/>
    <w:rsid w:val="005D079A"/>
    <w:rsid w:val="005D3A88"/>
    <w:rsid w:val="005D6968"/>
    <w:rsid w:val="005F32A5"/>
    <w:rsid w:val="005F3D08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3709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01235"/>
    <w:rsid w:val="00B06C0B"/>
    <w:rsid w:val="00B14EF0"/>
    <w:rsid w:val="00B23C01"/>
    <w:rsid w:val="00B40909"/>
    <w:rsid w:val="00B434E5"/>
    <w:rsid w:val="00B54486"/>
    <w:rsid w:val="00B55AC6"/>
    <w:rsid w:val="00B61D2B"/>
    <w:rsid w:val="00B6780C"/>
    <w:rsid w:val="00B70CB9"/>
    <w:rsid w:val="00B727FB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E2F66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F0DAE"/>
    <w:rsid w:val="00F133C2"/>
    <w:rsid w:val="00F21669"/>
    <w:rsid w:val="00F32C49"/>
    <w:rsid w:val="00F404EF"/>
    <w:rsid w:val="00F73E53"/>
    <w:rsid w:val="00F92CF7"/>
    <w:rsid w:val="00FA0151"/>
    <w:rsid w:val="00FA27E9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11</cp:revision>
  <cp:lastPrinted>2010-02-09T14:26:00Z</cp:lastPrinted>
  <dcterms:created xsi:type="dcterms:W3CDTF">2022-01-06T14:19:00Z</dcterms:created>
  <dcterms:modified xsi:type="dcterms:W3CDTF">2026-07-01T10:01:00Z</dcterms:modified>
</cp:coreProperties>
</file>